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Ern. SW Turnerstr., Osnabrück, Strecke 2992, km 133,995 bis 134,268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Joachim Wilhelm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